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7D57B" w14:textId="77777777" w:rsidR="00996CB5" w:rsidRDefault="00996CB5" w:rsidP="00996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PYLCHE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fl.1461)</w:t>
      </w:r>
    </w:p>
    <w:p w14:paraId="0BF5B8BD" w14:textId="77777777" w:rsidR="00996CB5" w:rsidRDefault="00996CB5" w:rsidP="00996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Tolysour</w:t>
      </w:r>
      <w:proofErr w:type="spellEnd"/>
      <w:r>
        <w:rPr>
          <w:rFonts w:cs="Times New Roman"/>
          <w:szCs w:val="24"/>
        </w:rPr>
        <w:t>.</w:t>
      </w:r>
    </w:p>
    <w:p w14:paraId="6CBCD119" w14:textId="77777777" w:rsidR="00996CB5" w:rsidRDefault="00996CB5" w:rsidP="00996CB5">
      <w:pPr>
        <w:pStyle w:val="NoSpacing"/>
        <w:rPr>
          <w:rFonts w:cs="Times New Roman"/>
          <w:szCs w:val="24"/>
        </w:rPr>
      </w:pPr>
    </w:p>
    <w:p w14:paraId="22AE8CE4" w14:textId="77777777" w:rsidR="00996CB5" w:rsidRDefault="00996CB5" w:rsidP="00996CB5">
      <w:pPr>
        <w:pStyle w:val="NoSpacing"/>
        <w:rPr>
          <w:rFonts w:cs="Times New Roman"/>
          <w:szCs w:val="24"/>
        </w:rPr>
      </w:pPr>
    </w:p>
    <w:p w14:paraId="1D5FD462" w14:textId="77777777" w:rsidR="00996CB5" w:rsidRDefault="00996CB5" w:rsidP="00996CB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Apr.1461</w:t>
      </w:r>
      <w:r>
        <w:rPr>
          <w:rFonts w:cs="Times New Roman"/>
          <w:szCs w:val="24"/>
        </w:rPr>
        <w:tab/>
        <w:t>He gifted his goods and chattels to William Seton of London, cutler(q.v.).</w:t>
      </w:r>
    </w:p>
    <w:p w14:paraId="00636702" w14:textId="77777777" w:rsidR="00996CB5" w:rsidRDefault="00996CB5" w:rsidP="00996CB5">
      <w:pPr>
        <w:pStyle w:val="NoSpacing"/>
        <w:ind w:left="1440"/>
        <w:rPr>
          <w:rFonts w:eastAsia="Times New Roman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/>
        </w:rPr>
        <w:t xml:space="preserve"> </w:t>
      </w:r>
      <w:r>
        <w:rPr>
          <w:rFonts w:eastAsia="Times New Roman" w:cs="Times New Roman"/>
          <w:szCs w:val="24"/>
        </w:rPr>
        <w:t xml:space="preserve">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</w:t>
      </w:r>
      <w:r>
        <w:rPr>
          <w:rFonts w:eastAsia="Times New Roman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/>
        </w:rPr>
        <w:t xml:space="preserve">157). </w:t>
      </w:r>
    </w:p>
    <w:p w14:paraId="00735C12" w14:textId="77777777" w:rsidR="00996CB5" w:rsidRDefault="00996CB5" w:rsidP="00996CB5">
      <w:pPr>
        <w:pStyle w:val="NoSpacing"/>
        <w:rPr>
          <w:rFonts w:eastAsia="Times New Roman"/>
        </w:rPr>
      </w:pPr>
    </w:p>
    <w:p w14:paraId="649FD5B0" w14:textId="77777777" w:rsidR="00996CB5" w:rsidRDefault="00996CB5" w:rsidP="00996CB5">
      <w:pPr>
        <w:pStyle w:val="NoSpacing"/>
        <w:rPr>
          <w:rFonts w:eastAsia="Times New Roman"/>
        </w:rPr>
      </w:pPr>
    </w:p>
    <w:p w14:paraId="62D59D29" w14:textId="77777777" w:rsidR="00996CB5" w:rsidRDefault="00996CB5" w:rsidP="00996CB5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  1 November 2022</w:t>
      </w:r>
    </w:p>
    <w:p w14:paraId="48D99F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715D" w14:textId="77777777" w:rsidR="00996CB5" w:rsidRDefault="00996CB5" w:rsidP="009139A6">
      <w:r>
        <w:separator/>
      </w:r>
    </w:p>
  </w:endnote>
  <w:endnote w:type="continuationSeparator" w:id="0">
    <w:p w14:paraId="6D060558" w14:textId="77777777" w:rsidR="00996CB5" w:rsidRDefault="00996C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3EC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164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0CAC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A74C0" w14:textId="77777777" w:rsidR="00996CB5" w:rsidRDefault="00996CB5" w:rsidP="009139A6">
      <w:r>
        <w:separator/>
      </w:r>
    </w:p>
  </w:footnote>
  <w:footnote w:type="continuationSeparator" w:id="0">
    <w:p w14:paraId="07354361" w14:textId="77777777" w:rsidR="00996CB5" w:rsidRDefault="00996C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CC9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86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B95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CB5"/>
    <w:rsid w:val="000666E0"/>
    <w:rsid w:val="002510B7"/>
    <w:rsid w:val="005C130B"/>
    <w:rsid w:val="00826F5C"/>
    <w:rsid w:val="009139A6"/>
    <w:rsid w:val="009448BB"/>
    <w:rsid w:val="00947624"/>
    <w:rsid w:val="00996CB5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B6F8"/>
  <w15:chartTrackingRefBased/>
  <w15:docId w15:val="{8BAD040C-DA55-44CC-8E7E-FA9037F6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2022-11-01T18:59:00Z</dcterms:created>
  <dcterms:modified xsi:type="dcterms:W3CDTF">2022-11-01T19:00:00Z</dcterms:modified>
</cp:coreProperties>
</file>